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1A0474">
        <w:rPr>
          <w:rFonts w:asciiTheme="majorHAnsi" w:hAnsiTheme="majorHAnsi" w:cstheme="majorHAnsi"/>
          <w:u w:val="single"/>
        </w:rPr>
        <w:t>Lesson 2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1C1BF8" w:rsidRDefault="001A0474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noProof/>
        </w:rPr>
        <w:drawing>
          <wp:inline distT="0" distB="0" distL="0" distR="0" wp14:anchorId="1F400DE2" wp14:editId="724F2E05">
            <wp:extent cx="4664075" cy="383603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83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474" w:rsidRDefault="001A0474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noProof/>
        </w:rPr>
        <w:drawing>
          <wp:inline distT="0" distB="0" distL="0" distR="0" wp14:anchorId="166C72C3" wp14:editId="2CD7F75A">
            <wp:extent cx="4664075" cy="1766570"/>
            <wp:effectExtent l="0" t="0" r="317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76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474" w:rsidRDefault="001A0474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A0474" w:rsidRDefault="001A0474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A0474" w:rsidRDefault="001A0474" w:rsidP="00CB3E43">
      <w:pPr>
        <w:rPr>
          <w:rFonts w:asciiTheme="majorHAnsi" w:hAnsiTheme="majorHAnsi" w:cstheme="majorHAnsi"/>
          <w:sz w:val="28"/>
          <w:szCs w:val="32"/>
        </w:rPr>
      </w:pPr>
      <w:r w:rsidRPr="001A0474">
        <w:rPr>
          <w:rFonts w:asciiTheme="majorHAnsi" w:hAnsiTheme="majorHAnsi" w:cstheme="majorHAnsi"/>
          <w:sz w:val="28"/>
          <w:szCs w:val="32"/>
        </w:rPr>
        <w:t>2.</w:t>
      </w:r>
    </w:p>
    <w:p w:rsidR="00CE19BB" w:rsidRPr="001A0474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1D75733E" wp14:editId="41BF3F88">
            <wp:extent cx="4664075" cy="3789680"/>
            <wp:effectExtent l="0" t="0" r="3175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78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227D7355" wp14:editId="4F9D1B6B">
            <wp:extent cx="4664075" cy="3910965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91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How many different choices can Mo make?</w:t>
      </w: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1B573EEC" wp14:editId="1452578F">
            <wp:extent cx="3648075" cy="6667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7F808408" wp14:editId="0551095D">
            <wp:extent cx="4861412" cy="21431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74250" cy="214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5.</w:t>
      </w: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7F96F86" wp14:editId="028EB355">
            <wp:extent cx="4664075" cy="3537585"/>
            <wp:effectExtent l="0" t="0" r="3175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53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27DE" w:rsidRDefault="008E27DE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15017277" wp14:editId="0D7BA39C">
            <wp:extent cx="4664075" cy="1744980"/>
            <wp:effectExtent l="0" t="0" r="3175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74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0DC" w:rsidRPr="00CE19BB" w:rsidRDefault="008D40DC" w:rsidP="00CB3E43">
      <w:pPr>
        <w:rPr>
          <w:rFonts w:asciiTheme="majorHAnsi" w:hAnsiTheme="majorHAnsi" w:cstheme="majorHAnsi"/>
          <w:sz w:val="28"/>
          <w:szCs w:val="32"/>
        </w:rPr>
      </w:pPr>
      <w:bookmarkStart w:id="0" w:name="_GoBack"/>
      <w:bookmarkEnd w:id="0"/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1C1BF8" w:rsidRDefault="001C1BF8" w:rsidP="00CB3E43">
      <w:pPr>
        <w:rPr>
          <w:rFonts w:asciiTheme="majorHAnsi" w:hAnsiTheme="majorHAnsi" w:cstheme="majorHAnsi"/>
          <w:sz w:val="28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0474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0DC"/>
    <w:rsid w:val="008D4A69"/>
    <w:rsid w:val="008E0EE6"/>
    <w:rsid w:val="008E27DE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19BB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3E99CE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4</TotalTime>
  <Pages>3</Pages>
  <Words>15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2021-02-10T11:41:00Z</dcterms:created>
  <dcterms:modified xsi:type="dcterms:W3CDTF">2021-02-10T12:42:00Z</dcterms:modified>
</cp:coreProperties>
</file>